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8FAD0" w14:textId="77777777" w:rsidR="00700E43" w:rsidRDefault="00700E43" w:rsidP="00700E43">
      <w:pPr>
        <w:pStyle w:val="NoSpacing"/>
      </w:pPr>
      <w:r>
        <w:rPr>
          <w:u w:val="single"/>
        </w:rPr>
        <w:t>Thomas CHATERYS</w:t>
      </w:r>
      <w:r>
        <w:t xml:space="preserve">      (fl.1483)</w:t>
      </w:r>
    </w:p>
    <w:p w14:paraId="342AFC6B" w14:textId="77777777" w:rsidR="00700E43" w:rsidRDefault="00700E43" w:rsidP="00700E43">
      <w:pPr>
        <w:pStyle w:val="NoSpacing"/>
      </w:pPr>
      <w:r>
        <w:t>of Fordham Heath, Essex. Husbandman.</w:t>
      </w:r>
    </w:p>
    <w:p w14:paraId="70225C46" w14:textId="77777777" w:rsidR="00700E43" w:rsidRDefault="00700E43" w:rsidP="00700E43">
      <w:pPr>
        <w:pStyle w:val="NoSpacing"/>
      </w:pPr>
    </w:p>
    <w:p w14:paraId="713AED9A" w14:textId="77777777" w:rsidR="00700E43" w:rsidRDefault="00700E43" w:rsidP="00700E43">
      <w:pPr>
        <w:pStyle w:val="NoSpacing"/>
      </w:pPr>
    </w:p>
    <w:p w14:paraId="7CBA16AA" w14:textId="77777777" w:rsidR="00700E43" w:rsidRDefault="00700E43" w:rsidP="00700E43">
      <w:pPr>
        <w:pStyle w:val="NoSpacing"/>
      </w:pPr>
      <w:r>
        <w:tab/>
        <w:t>1483</w:t>
      </w:r>
      <w:r>
        <w:tab/>
        <w:t xml:space="preserve">Simon </w:t>
      </w:r>
      <w:proofErr w:type="spellStart"/>
      <w:r>
        <w:t>Dryver</w:t>
      </w:r>
      <w:proofErr w:type="spellEnd"/>
      <w:r>
        <w:t xml:space="preserve"> of </w:t>
      </w:r>
      <w:proofErr w:type="spellStart"/>
      <w:r>
        <w:t>Ricklinghall</w:t>
      </w:r>
      <w:proofErr w:type="spellEnd"/>
      <w:r>
        <w:t xml:space="preserve"> Superior, Suffolk(q.v.), brought a plaint</w:t>
      </w:r>
    </w:p>
    <w:p w14:paraId="0A04835A" w14:textId="77777777" w:rsidR="00700E43" w:rsidRDefault="00700E43" w:rsidP="00700E43">
      <w:pPr>
        <w:pStyle w:val="NoSpacing"/>
      </w:pPr>
      <w:r>
        <w:tab/>
      </w:r>
      <w:r>
        <w:tab/>
        <w:t xml:space="preserve">of debt against him, Thomas Coo of Mattishall Norfolk,(q.v.), and </w:t>
      </w:r>
    </w:p>
    <w:p w14:paraId="6A2FD674" w14:textId="77777777" w:rsidR="00700E43" w:rsidRDefault="00700E43" w:rsidP="00700E43">
      <w:pPr>
        <w:pStyle w:val="NoSpacing"/>
        <w:ind w:left="720" w:firstLine="720"/>
      </w:pPr>
      <w:r>
        <w:t xml:space="preserve">John </w:t>
      </w:r>
      <w:proofErr w:type="spellStart"/>
      <w:r>
        <w:t>Bunte</w:t>
      </w:r>
      <w:proofErr w:type="spellEnd"/>
      <w:r>
        <w:t xml:space="preserve"> of Fordham Heath(q.v.).</w:t>
      </w:r>
    </w:p>
    <w:p w14:paraId="48431A46" w14:textId="77777777" w:rsidR="00700E43" w:rsidRDefault="00700E43" w:rsidP="00700E43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153CC1E" w14:textId="77777777" w:rsidR="00700E43" w:rsidRDefault="00700E43" w:rsidP="00700E43">
      <w:pPr>
        <w:pStyle w:val="NoSpacing"/>
      </w:pPr>
    </w:p>
    <w:p w14:paraId="16CA68D4" w14:textId="77777777" w:rsidR="00700E43" w:rsidRDefault="00700E43" w:rsidP="00700E43">
      <w:pPr>
        <w:pStyle w:val="NoSpacing"/>
      </w:pPr>
    </w:p>
    <w:p w14:paraId="6E243CE4" w14:textId="77777777" w:rsidR="00700E43" w:rsidRDefault="00700E43" w:rsidP="00700E43">
      <w:pPr>
        <w:pStyle w:val="NoSpacing"/>
      </w:pPr>
      <w:r>
        <w:t>24 January 2020</w:t>
      </w:r>
    </w:p>
    <w:p w14:paraId="65EE1845" w14:textId="77777777" w:rsidR="006B2F86" w:rsidRPr="00E71FC3" w:rsidRDefault="00700E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5D94F" w14:textId="77777777" w:rsidR="00700E43" w:rsidRDefault="00700E43" w:rsidP="00E71FC3">
      <w:pPr>
        <w:spacing w:after="0" w:line="240" w:lineRule="auto"/>
      </w:pPr>
      <w:r>
        <w:separator/>
      </w:r>
    </w:p>
  </w:endnote>
  <w:endnote w:type="continuationSeparator" w:id="0">
    <w:p w14:paraId="5234FA41" w14:textId="77777777" w:rsidR="00700E43" w:rsidRDefault="00700E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A64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5FC3C" w14:textId="77777777" w:rsidR="00700E43" w:rsidRDefault="00700E43" w:rsidP="00E71FC3">
      <w:pPr>
        <w:spacing w:after="0" w:line="240" w:lineRule="auto"/>
      </w:pPr>
      <w:r>
        <w:separator/>
      </w:r>
    </w:p>
  </w:footnote>
  <w:footnote w:type="continuationSeparator" w:id="0">
    <w:p w14:paraId="2A9A6AD3" w14:textId="77777777" w:rsidR="00700E43" w:rsidRDefault="00700E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E43"/>
    <w:rsid w:val="001A7C09"/>
    <w:rsid w:val="00577BD5"/>
    <w:rsid w:val="00656CBA"/>
    <w:rsid w:val="006A1F77"/>
    <w:rsid w:val="00700E4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32F84"/>
  <w15:chartTrackingRefBased/>
  <w15:docId w15:val="{B4F6A527-5122-4F99-AB35-B59A4F20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00E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2020-02-05T20:19:00Z</dcterms:created>
  <dcterms:modified xsi:type="dcterms:W3CDTF">2020-02-05T20:21:00Z</dcterms:modified>
</cp:coreProperties>
</file>